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Ealing Southall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Ealing Southall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Ealing Southall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Ealing Southall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Ealing Southall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Ealing Southall are estimated to have a score of 1-2 on the PGSI (low-risk gambling), whilst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64.5% </w:t>
      </w:r>
      <w:r w:rsidRPr="004747BF">
        <w:rPr>
          <w:rFonts w:ascii="Libre Franklin Light" w:eastAsia="Times New Roman" w:hAnsi="Libre Franklin Light" w:cs="Calibri Light"/>
        </w:rPr>
        <w:t xml:space="preserve">of those respondents classified as PGSI 8+ in Ealing Southall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Ealing Southall is estimated to be </w:t>
      </w:r>
      <w:r w:rsidRPr="00773DF7">
        <w:rPr>
          <w:rFonts w:ascii="Libre Franklin Light" w:eastAsia="Times New Roman" w:hAnsi="Libre Franklin Light" w:cs="Calibri Light"/>
          <w:b/>
          <w:bCs/>
          <w:color w:val="C45911" w:themeColor="accent2" w:themeShade="BF"/>
        </w:rPr>
        <w:t xml:space="preserve">£4,651,065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Ealing Southall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Ealing Southall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Ealing Southall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Ealing Southall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ling Southa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Ealing Southall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ling Southa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Ealing Southall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Ealing Southall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ling Southa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Ealing Southall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Ealing Southall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Ealing Southall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Ealing Southall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Ealing Southall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Ealing Southall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£4,651,065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Ealing Southall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£75,758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£1,566,723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£112,234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£31,566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£57,871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£2,806,913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£4,651,065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Ealing Southall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Ealing Southall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 Southall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 Southall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70.0%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 Southall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Ealing Southall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Ealing Southall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Ealing Southall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Ealing Southall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70.0%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Ealing Southall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Ealing Southall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Ealing Southall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95633BE-F8BF-4578-A4BE-3FA2080692E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